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42" w:rsidRPr="009F7336" w:rsidRDefault="00FD6F42" w:rsidP="0083155B">
      <w:pPr>
        <w:spacing w:after="0"/>
        <w:jc w:val="center"/>
        <w:rPr>
          <w:rFonts w:ascii="Times New Roman" w:hAnsi="Times New Roman"/>
          <w:b/>
          <w:sz w:val="28"/>
          <w:szCs w:val="26"/>
        </w:rPr>
      </w:pPr>
      <w:r w:rsidRPr="009F7336">
        <w:rPr>
          <w:rFonts w:ascii="Times New Roman" w:hAnsi="Times New Roman"/>
          <w:b/>
          <w:sz w:val="28"/>
          <w:szCs w:val="26"/>
        </w:rPr>
        <w:t xml:space="preserve">ПОВЕСТКА ЗАСЕДАНИЯ </w:t>
      </w:r>
    </w:p>
    <w:p w:rsidR="00FD6F42" w:rsidRPr="00EF7700" w:rsidRDefault="00FD6F42" w:rsidP="0083155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F7700">
        <w:rPr>
          <w:rFonts w:ascii="Times New Roman" w:hAnsi="Times New Roman"/>
          <w:sz w:val="28"/>
          <w:szCs w:val="28"/>
        </w:rPr>
        <w:t>Координационного совета по малому и среднему</w:t>
      </w:r>
    </w:p>
    <w:p w:rsidR="00FD6F42" w:rsidRPr="00EF7700" w:rsidRDefault="00FD6F42" w:rsidP="0083155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F7700">
        <w:rPr>
          <w:rFonts w:ascii="Times New Roman" w:hAnsi="Times New Roman"/>
          <w:sz w:val="28"/>
          <w:szCs w:val="28"/>
        </w:rPr>
        <w:t xml:space="preserve"> предпринимательству городского округа город Переславл</w:t>
      </w:r>
      <w:r>
        <w:rPr>
          <w:rFonts w:ascii="Times New Roman" w:hAnsi="Times New Roman"/>
          <w:sz w:val="28"/>
          <w:szCs w:val="28"/>
        </w:rPr>
        <w:t>ь</w:t>
      </w:r>
      <w:r w:rsidRPr="00EF7700">
        <w:rPr>
          <w:rFonts w:ascii="Times New Roman" w:hAnsi="Times New Roman"/>
          <w:sz w:val="28"/>
          <w:szCs w:val="28"/>
        </w:rPr>
        <w:t>-Залесск</w:t>
      </w:r>
      <w:r>
        <w:rPr>
          <w:rFonts w:ascii="Times New Roman" w:hAnsi="Times New Roman"/>
          <w:sz w:val="28"/>
          <w:szCs w:val="28"/>
        </w:rPr>
        <w:t>ий</w:t>
      </w:r>
    </w:p>
    <w:p w:rsidR="00FD6F42" w:rsidRPr="00EF7700" w:rsidRDefault="00FD6F42" w:rsidP="00D86FA0">
      <w:pPr>
        <w:rPr>
          <w:rFonts w:ascii="Times New Roman" w:hAnsi="Times New Roman"/>
          <w:sz w:val="28"/>
          <w:szCs w:val="28"/>
        </w:rPr>
      </w:pPr>
    </w:p>
    <w:p w:rsidR="00FD6F42" w:rsidRPr="00074D81" w:rsidRDefault="00FD6F42" w:rsidP="00D86FA0">
      <w:pPr>
        <w:rPr>
          <w:rFonts w:ascii="Times New Roman" w:hAnsi="Times New Roman"/>
          <w:sz w:val="28"/>
          <w:szCs w:val="28"/>
        </w:rPr>
      </w:pPr>
    </w:p>
    <w:p w:rsidR="00FD6F42" w:rsidRPr="00B30912" w:rsidRDefault="00FD6F42" w:rsidP="00D86FA0">
      <w:pPr>
        <w:tabs>
          <w:tab w:val="left" w:pos="59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B309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 2020</w:t>
      </w:r>
      <w:r w:rsidRPr="00B30912">
        <w:rPr>
          <w:rFonts w:ascii="Times New Roman" w:hAnsi="Times New Roman"/>
          <w:sz w:val="28"/>
          <w:szCs w:val="28"/>
        </w:rPr>
        <w:t xml:space="preserve"> года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30912">
        <w:rPr>
          <w:rFonts w:ascii="Times New Roman" w:hAnsi="Times New Roman"/>
          <w:sz w:val="28"/>
          <w:szCs w:val="28"/>
        </w:rPr>
        <w:t xml:space="preserve">         город Переславль-Залесский </w:t>
      </w:r>
    </w:p>
    <w:p w:rsidR="00FD6F42" w:rsidRPr="00074D81" w:rsidRDefault="00FD6F42" w:rsidP="0083155B">
      <w:pPr>
        <w:tabs>
          <w:tab w:val="left" w:pos="649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30912">
        <w:rPr>
          <w:rFonts w:ascii="Times New Roman" w:hAnsi="Times New Roman"/>
          <w:sz w:val="28"/>
          <w:szCs w:val="28"/>
        </w:rPr>
        <w:t>.00 часов                                                                 улица Советская, дом 5</w:t>
      </w:r>
    </w:p>
    <w:p w:rsidR="00FD6F42" w:rsidRDefault="00FD6F42" w:rsidP="00D86FA0">
      <w:pPr>
        <w:rPr>
          <w:rFonts w:ascii="Times New Roman" w:hAnsi="Times New Roman"/>
          <w:sz w:val="28"/>
          <w:szCs w:val="28"/>
        </w:rPr>
      </w:pPr>
    </w:p>
    <w:p w:rsidR="00FD6F42" w:rsidRDefault="00FD6F42" w:rsidP="002F03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11AC8">
        <w:rPr>
          <w:rFonts w:ascii="Times New Roman" w:hAnsi="Times New Roman"/>
          <w:sz w:val="28"/>
          <w:szCs w:val="28"/>
        </w:rPr>
        <w:t>1. О</w:t>
      </w:r>
      <w:r>
        <w:rPr>
          <w:rFonts w:ascii="Times New Roman" w:hAnsi="Times New Roman"/>
          <w:sz w:val="28"/>
          <w:szCs w:val="28"/>
        </w:rPr>
        <w:t xml:space="preserve"> рассмотрении</w:t>
      </w:r>
      <w:r w:rsidRPr="00811AC8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</w:t>
      </w:r>
      <w:r w:rsidRPr="00811AC8">
        <w:rPr>
          <w:rFonts w:ascii="Times New Roman" w:hAnsi="Times New Roman"/>
          <w:sz w:val="28"/>
          <w:szCs w:val="28"/>
        </w:rPr>
        <w:t xml:space="preserve"> решения Переславль-Залесской городской Думы</w:t>
      </w:r>
      <w:r>
        <w:rPr>
          <w:rFonts w:ascii="Times New Roman" w:hAnsi="Times New Roman"/>
          <w:sz w:val="28"/>
          <w:szCs w:val="28"/>
        </w:rPr>
        <w:t xml:space="preserve"> «О внесении изменений в решение Переславль-Залесской городской Думы от 25.10.2018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89 «Об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Переславль-Залесский».</w:t>
      </w:r>
    </w:p>
    <w:p w:rsidR="00FD6F42" w:rsidRPr="00811AC8" w:rsidRDefault="00FD6F42" w:rsidP="00153D2D">
      <w:pPr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11AC8">
        <w:rPr>
          <w:rFonts w:ascii="Times New Roman" w:hAnsi="Times New Roman"/>
          <w:sz w:val="28"/>
          <w:szCs w:val="28"/>
          <w:u w:val="single"/>
        </w:rPr>
        <w:t>Докладчик:</w:t>
      </w:r>
      <w:r w:rsidRPr="008216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Леонтьева Лада Павловна</w:t>
      </w:r>
      <w:r w:rsidRPr="00811AC8">
        <w:rPr>
          <w:rFonts w:ascii="Times New Roman" w:hAnsi="Times New Roman"/>
          <w:sz w:val="28"/>
          <w:szCs w:val="28"/>
        </w:rPr>
        <w:t xml:space="preserve"> – начальник управления </w:t>
      </w:r>
      <w:r>
        <w:rPr>
          <w:rFonts w:ascii="Times New Roman" w:hAnsi="Times New Roman"/>
          <w:sz w:val="28"/>
          <w:szCs w:val="28"/>
        </w:rPr>
        <w:t>финансов</w:t>
      </w:r>
      <w:r w:rsidRPr="00811AC8">
        <w:rPr>
          <w:rFonts w:ascii="Times New Roman" w:hAnsi="Times New Roman"/>
          <w:sz w:val="28"/>
          <w:szCs w:val="28"/>
        </w:rPr>
        <w:t xml:space="preserve"> Администрации города Переславля-Залесского.</w:t>
      </w:r>
    </w:p>
    <w:p w:rsidR="00FD6F42" w:rsidRPr="00323FE2" w:rsidRDefault="00FD6F42" w:rsidP="00EC5AA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323FE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рассмотрении</w:t>
      </w:r>
      <w:r w:rsidRPr="00323FE2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</w:t>
      </w:r>
      <w:r w:rsidRPr="00323FE2">
        <w:rPr>
          <w:rFonts w:ascii="Times New Roman" w:hAnsi="Times New Roman"/>
          <w:sz w:val="28"/>
          <w:szCs w:val="28"/>
        </w:rPr>
        <w:t xml:space="preserve"> постановления Админи</w:t>
      </w:r>
      <w:r>
        <w:rPr>
          <w:rFonts w:ascii="Times New Roman" w:hAnsi="Times New Roman"/>
          <w:sz w:val="28"/>
          <w:szCs w:val="28"/>
        </w:rPr>
        <w:t>страции городского округа город</w:t>
      </w:r>
      <w:r w:rsidRPr="00323FE2">
        <w:rPr>
          <w:rFonts w:ascii="Times New Roman" w:hAnsi="Times New Roman"/>
          <w:sz w:val="28"/>
          <w:szCs w:val="28"/>
        </w:rPr>
        <w:t xml:space="preserve"> Переславл</w:t>
      </w:r>
      <w:r>
        <w:rPr>
          <w:rFonts w:ascii="Times New Roman" w:hAnsi="Times New Roman"/>
          <w:sz w:val="28"/>
          <w:szCs w:val="28"/>
        </w:rPr>
        <w:t>ь</w:t>
      </w:r>
      <w:r w:rsidRPr="00323FE2">
        <w:rPr>
          <w:rFonts w:ascii="Times New Roman" w:hAnsi="Times New Roman"/>
          <w:sz w:val="28"/>
          <w:szCs w:val="28"/>
        </w:rPr>
        <w:t>-Залесск</w:t>
      </w:r>
      <w:r>
        <w:rPr>
          <w:rFonts w:ascii="Times New Roman" w:hAnsi="Times New Roman"/>
          <w:sz w:val="28"/>
          <w:szCs w:val="28"/>
        </w:rPr>
        <w:t>ий</w:t>
      </w:r>
      <w:r w:rsidRPr="00323FE2">
        <w:rPr>
          <w:rFonts w:ascii="Times New Roman" w:hAnsi="Times New Roman"/>
          <w:sz w:val="28"/>
          <w:szCs w:val="28"/>
        </w:rPr>
        <w:t xml:space="preserve"> «</w:t>
      </w:r>
      <w:r w:rsidRPr="00323FE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постановление Администрации города Переславля-Залесского от 30.11.2017 № ПОС.03-1695/17 «О размещении и демонтаже нестационарных объектов на территории городского округа города Переславля-Залесского Ярославской области»</w:t>
      </w:r>
      <w:r w:rsidRPr="00323FE2">
        <w:rPr>
          <w:rFonts w:ascii="Times New Roman" w:hAnsi="Times New Roman"/>
          <w:sz w:val="28"/>
          <w:szCs w:val="28"/>
          <w:lang w:eastAsia="ru-RU"/>
        </w:rPr>
        <w:t>.</w:t>
      </w:r>
    </w:p>
    <w:p w:rsidR="00FD6F42" w:rsidRPr="00153D2D" w:rsidRDefault="00FD6F42" w:rsidP="00EC5AAC">
      <w:pPr>
        <w:spacing w:before="240"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11AC8">
        <w:rPr>
          <w:rFonts w:ascii="Times New Roman" w:hAnsi="Times New Roman"/>
          <w:sz w:val="28"/>
          <w:szCs w:val="28"/>
          <w:u w:val="single"/>
        </w:rPr>
        <w:t>Докладчик:</w:t>
      </w:r>
      <w:r>
        <w:rPr>
          <w:rFonts w:ascii="Times New Roman" w:hAnsi="Times New Roman"/>
          <w:sz w:val="28"/>
          <w:szCs w:val="28"/>
        </w:rPr>
        <w:t xml:space="preserve">  Семенов Павел Вячеславович </w:t>
      </w:r>
      <w:r w:rsidRPr="00811AC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начальник управления экономики </w:t>
      </w:r>
      <w:r w:rsidRPr="00811AC8">
        <w:rPr>
          <w:rFonts w:ascii="Times New Roman" w:hAnsi="Times New Roman"/>
          <w:sz w:val="28"/>
          <w:szCs w:val="28"/>
        </w:rPr>
        <w:t>Администрации города Переславля-Залесского.</w:t>
      </w:r>
    </w:p>
    <w:p w:rsidR="00FD6F42" w:rsidRPr="00362B1D" w:rsidRDefault="00FD6F42" w:rsidP="009B20D8">
      <w:pPr>
        <w:ind w:firstLine="426"/>
        <w:rPr>
          <w:rFonts w:ascii="Times New Roman" w:hAnsi="Times New Roman"/>
          <w:sz w:val="4"/>
          <w:szCs w:val="4"/>
        </w:rPr>
      </w:pPr>
    </w:p>
    <w:p w:rsidR="00FD6F42" w:rsidRPr="00153D2D" w:rsidRDefault="00FD6F42" w:rsidP="009B20D8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Разное.</w:t>
      </w:r>
    </w:p>
    <w:sectPr w:rsidR="00FD6F42" w:rsidRPr="00153D2D" w:rsidSect="00E8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C6F"/>
    <w:rsid w:val="00074D81"/>
    <w:rsid w:val="000E40B1"/>
    <w:rsid w:val="00153D2D"/>
    <w:rsid w:val="001D3267"/>
    <w:rsid w:val="002649AF"/>
    <w:rsid w:val="002A1D6E"/>
    <w:rsid w:val="002E4FAA"/>
    <w:rsid w:val="002F03E1"/>
    <w:rsid w:val="00323FE2"/>
    <w:rsid w:val="00362B1D"/>
    <w:rsid w:val="003F6C3E"/>
    <w:rsid w:val="004564E2"/>
    <w:rsid w:val="0048246A"/>
    <w:rsid w:val="00584F1C"/>
    <w:rsid w:val="0072306C"/>
    <w:rsid w:val="007E1EF0"/>
    <w:rsid w:val="00811AC8"/>
    <w:rsid w:val="008140D1"/>
    <w:rsid w:val="0082160D"/>
    <w:rsid w:val="0083155B"/>
    <w:rsid w:val="008B0EE9"/>
    <w:rsid w:val="008B377E"/>
    <w:rsid w:val="00917000"/>
    <w:rsid w:val="009B20D8"/>
    <w:rsid w:val="009B254C"/>
    <w:rsid w:val="009E546E"/>
    <w:rsid w:val="009F7336"/>
    <w:rsid w:val="00AD76B6"/>
    <w:rsid w:val="00B14807"/>
    <w:rsid w:val="00B30912"/>
    <w:rsid w:val="00B3787F"/>
    <w:rsid w:val="00B80D3D"/>
    <w:rsid w:val="00BB1AC2"/>
    <w:rsid w:val="00BE1C6F"/>
    <w:rsid w:val="00C42893"/>
    <w:rsid w:val="00D86FA0"/>
    <w:rsid w:val="00DC1BA2"/>
    <w:rsid w:val="00E77862"/>
    <w:rsid w:val="00E85036"/>
    <w:rsid w:val="00EC5AAC"/>
    <w:rsid w:val="00EF7700"/>
    <w:rsid w:val="00F63517"/>
    <w:rsid w:val="00FB5BA6"/>
    <w:rsid w:val="00FD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03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3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3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1</Pages>
  <Words>187</Words>
  <Characters>1071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2019-10-15T06:46:00Z</cp:lastPrinted>
  <dcterms:created xsi:type="dcterms:W3CDTF">2018-10-09T14:21:00Z</dcterms:created>
  <dcterms:modified xsi:type="dcterms:W3CDTF">2020-07-15T12:51:00Z</dcterms:modified>
</cp:coreProperties>
</file>